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672" w:rsidRDefault="00EA1672" w:rsidP="00EA1672">
      <w:pPr>
        <w:pStyle w:val="NoSpacing"/>
      </w:pPr>
      <w:r>
        <w:rPr>
          <w:u w:val="single"/>
        </w:rPr>
        <w:t>William WRANTEMOR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EA1672" w:rsidRDefault="00EA1672" w:rsidP="00EA1672">
      <w:pPr>
        <w:pStyle w:val="NoSpacing"/>
      </w:pPr>
    </w:p>
    <w:p w:rsidR="00EA1672" w:rsidRDefault="00EA1672" w:rsidP="00EA1672">
      <w:pPr>
        <w:pStyle w:val="NoSpacing"/>
      </w:pPr>
    </w:p>
    <w:p w:rsidR="00EA1672" w:rsidRDefault="00EA1672" w:rsidP="00EA1672">
      <w:pPr>
        <w:pStyle w:val="NoSpacing"/>
      </w:pPr>
      <w:r>
        <w:t xml:space="preserve">  2 Nov.1420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Taunton, Somerset,</w:t>
      </w:r>
    </w:p>
    <w:p w:rsidR="00EA1672" w:rsidRDefault="00EA1672" w:rsidP="00EA1672">
      <w:pPr>
        <w:pStyle w:val="NoSpacing"/>
      </w:pPr>
      <w:r>
        <w:tab/>
      </w:r>
      <w:r>
        <w:tab/>
        <w:t>into lands of the late Richard Orchard(q.v.).</w:t>
      </w:r>
    </w:p>
    <w:p w:rsidR="00EA1672" w:rsidRDefault="00EA1672" w:rsidP="00EA167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21-571)</w:t>
      </w:r>
    </w:p>
    <w:p w:rsidR="00EA1672" w:rsidRDefault="00EA1672" w:rsidP="00EA1672">
      <w:pPr>
        <w:pStyle w:val="NoSpacing"/>
      </w:pPr>
    </w:p>
    <w:p w:rsidR="00EA1672" w:rsidRDefault="00EA1672" w:rsidP="00EA1672">
      <w:pPr>
        <w:pStyle w:val="NoSpacing"/>
      </w:pPr>
    </w:p>
    <w:p w:rsidR="00EA1672" w:rsidRPr="00CE180C" w:rsidRDefault="00EA1672" w:rsidP="00EA1672">
      <w:pPr>
        <w:pStyle w:val="NoSpacing"/>
      </w:pPr>
      <w:r>
        <w:t>10 October 2016</w:t>
      </w:r>
    </w:p>
    <w:p w:rsidR="006B2F86" w:rsidRPr="00EA1672" w:rsidRDefault="00EA1672" w:rsidP="00E71FC3">
      <w:pPr>
        <w:pStyle w:val="NoSpacing"/>
      </w:pPr>
      <w:bookmarkStart w:id="0" w:name="_GoBack"/>
      <w:bookmarkEnd w:id="0"/>
    </w:p>
    <w:sectPr w:rsidR="006B2F86" w:rsidRPr="00EA167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672" w:rsidRDefault="00EA1672" w:rsidP="00E71FC3">
      <w:pPr>
        <w:spacing w:after="0" w:line="240" w:lineRule="auto"/>
      </w:pPr>
      <w:r>
        <w:separator/>
      </w:r>
    </w:p>
  </w:endnote>
  <w:endnote w:type="continuationSeparator" w:id="0">
    <w:p w:rsidR="00EA1672" w:rsidRDefault="00EA167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672" w:rsidRDefault="00EA1672" w:rsidP="00E71FC3">
      <w:pPr>
        <w:spacing w:after="0" w:line="240" w:lineRule="auto"/>
      </w:pPr>
      <w:r>
        <w:separator/>
      </w:r>
    </w:p>
  </w:footnote>
  <w:footnote w:type="continuationSeparator" w:id="0">
    <w:p w:rsidR="00EA1672" w:rsidRDefault="00EA167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672"/>
    <w:rsid w:val="001A7C09"/>
    <w:rsid w:val="00733BE7"/>
    <w:rsid w:val="00AB52E8"/>
    <w:rsid w:val="00B16D3F"/>
    <w:rsid w:val="00E71FC3"/>
    <w:rsid w:val="00EA1672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B714C"/>
  <w15:chartTrackingRefBased/>
  <w15:docId w15:val="{1F32A3C0-B02D-44F5-9053-6630E7411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2016-10-10T21:02:00Z</dcterms:created>
  <dcterms:modified xsi:type="dcterms:W3CDTF">2016-10-10T21:04:00Z</dcterms:modified>
</cp:coreProperties>
</file>